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5B231EB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D3DC03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0425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5CE03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5E654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5FB5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B6404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14AD018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57AFDD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027638" w14:textId="2A3578CA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CB450D">
              <w:rPr>
                <w:rFonts w:cs="Arial"/>
                <w:szCs w:val="20"/>
              </w:rPr>
              <w:t>165-26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E2061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1C2F56B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1F8A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170BD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B01E15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F1F335A" w14:textId="2B6D5AEB" w:rsidR="000E6CD2" w:rsidRPr="000E6CD2" w:rsidRDefault="000E6CD2" w:rsidP="00464236">
            <w:pPr>
              <w:rPr>
                <w:rFonts w:cs="Arial"/>
                <w:szCs w:val="20"/>
              </w:rPr>
            </w:pPr>
          </w:p>
        </w:tc>
      </w:tr>
      <w:tr w:rsidR="000E6CD2" w:rsidRPr="000E6CD2" w14:paraId="0917BAD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22F3BD9" w14:textId="5CDBD7DC" w:rsidR="000E6CD2" w:rsidRPr="000E6CD2" w:rsidRDefault="00CB450D" w:rsidP="000E6CD2">
            <w:pPr>
              <w:rPr>
                <w:rFonts w:cs="Arial"/>
                <w:szCs w:val="20"/>
              </w:rPr>
            </w:pPr>
            <w:r w:rsidRPr="00CB450D">
              <w:rPr>
                <w:rFonts w:cs="Arial"/>
                <w:szCs w:val="20"/>
              </w:rPr>
              <w:t>Entflechtung Elwiedengraben</w:t>
            </w:r>
          </w:p>
        </w:tc>
      </w:tr>
      <w:tr w:rsidR="000E6CD2" w:rsidRPr="000E6CD2" w14:paraId="7543FD36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68919D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7325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AA0E7A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C56023E" w14:textId="540B7500" w:rsidR="000E6CD2" w:rsidRPr="000E6CD2" w:rsidRDefault="00CB450D" w:rsidP="00E0389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Renaturierungsmaßnahme</w:t>
            </w:r>
          </w:p>
        </w:tc>
      </w:tr>
    </w:tbl>
    <w:p w14:paraId="29E3D76C" w14:textId="77777777" w:rsidR="000E6CD2" w:rsidRDefault="000E6CD2" w:rsidP="000E6CD2">
      <w:pPr>
        <w:rPr>
          <w:rFonts w:cs="Arial"/>
          <w:szCs w:val="20"/>
        </w:rPr>
      </w:pPr>
    </w:p>
    <w:p w14:paraId="24CC1756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44A8148F" w14:textId="77777777" w:rsidR="000E6CD2" w:rsidRDefault="000E6CD2" w:rsidP="000E6CD2"/>
    <w:p w14:paraId="7F299560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7954857F" w14:textId="77777777" w:rsidR="000E6CD2" w:rsidRPr="000E6CD2" w:rsidRDefault="000E6CD2" w:rsidP="000E6CD2"/>
    <w:p w14:paraId="3A9262A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1CDEA051" w14:textId="77777777" w:rsidR="000E6CD2" w:rsidRDefault="000E6CD2" w:rsidP="000E6CD2"/>
    <w:p w14:paraId="23B9177F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78BFCE50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C73556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B55E1B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FCA17C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5AC7CC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AFDD50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9453CF5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700408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FB9783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7FF73DD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0404337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5F885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775326F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E0CA67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65B4AD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27DB494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0AE484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8ED6F7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EAF7B6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297297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1C1DCF89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341FBE98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D1F21C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E606C1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D21B2C0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DF99F2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79416368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D367C8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434B7771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8F8171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65C5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22F2214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320730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74A8DC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E107EF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3B37F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DF3C1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2492C99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E3B076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F5538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78583A3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4BCA5F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9F5A4E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7E406B47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BBE9F6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AF5440D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8608AB7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ECF7" w14:textId="77777777" w:rsidR="003724FA" w:rsidRDefault="003724FA">
      <w:r>
        <w:separator/>
      </w:r>
    </w:p>
  </w:endnote>
  <w:endnote w:type="continuationSeparator" w:id="0">
    <w:p w14:paraId="62F3D7BF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4BA0C0F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181D945A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1D111E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BFD35C" wp14:editId="0E1C3BBA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CA93A51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32EF603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117581C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65522" w14:textId="77777777" w:rsidR="003724FA" w:rsidRDefault="003724FA">
      <w:r>
        <w:separator/>
      </w:r>
    </w:p>
  </w:footnote>
  <w:footnote w:type="continuationSeparator" w:id="0">
    <w:p w14:paraId="02D51B67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1724F" w14:textId="77777777" w:rsidR="00B63072" w:rsidRDefault="00B63072" w:rsidP="000E6CD2">
    <w:pPr>
      <w:pStyle w:val="Kopfzeile"/>
    </w:pPr>
    <w:r>
      <w:t>235</w:t>
    </w:r>
  </w:p>
  <w:p w14:paraId="0F5B1B24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B450D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727F13B0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Puhle, Nils</cp:lastModifiedBy>
  <cp:revision>32</cp:revision>
  <cp:lastPrinted>2020-03-24T09:16:00Z</cp:lastPrinted>
  <dcterms:created xsi:type="dcterms:W3CDTF">2021-07-05T10:31:00Z</dcterms:created>
  <dcterms:modified xsi:type="dcterms:W3CDTF">2026-08-12T07:30:00Z</dcterms:modified>
</cp:coreProperties>
</file>